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CFD53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Henry LEDEBETER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6DCF48A5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4422C692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528A6C9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3931509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3C9AAD99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5028A52" w14:textId="77777777" w:rsidR="006E08C2" w:rsidRDefault="006E08C2" w:rsidP="006E08C2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1D81270F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EC437EC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8A251E5" w14:textId="77777777" w:rsidR="006E08C2" w:rsidRDefault="006E08C2" w:rsidP="006E08C2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October 2022</w:t>
      </w:r>
    </w:p>
    <w:p w14:paraId="1851E3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6493B" w14:textId="77777777" w:rsidR="006E08C2" w:rsidRDefault="006E08C2" w:rsidP="009139A6">
      <w:r>
        <w:separator/>
      </w:r>
    </w:p>
  </w:endnote>
  <w:endnote w:type="continuationSeparator" w:id="0">
    <w:p w14:paraId="1D0AC9DF" w14:textId="77777777" w:rsidR="006E08C2" w:rsidRDefault="006E08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01E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F5C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B7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85856" w14:textId="77777777" w:rsidR="006E08C2" w:rsidRDefault="006E08C2" w:rsidP="009139A6">
      <w:r>
        <w:separator/>
      </w:r>
    </w:p>
  </w:footnote>
  <w:footnote w:type="continuationSeparator" w:id="0">
    <w:p w14:paraId="53136225" w14:textId="77777777" w:rsidR="006E08C2" w:rsidRDefault="006E08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D0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24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8E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8C2"/>
    <w:rsid w:val="000666E0"/>
    <w:rsid w:val="002510B7"/>
    <w:rsid w:val="005C130B"/>
    <w:rsid w:val="006E08C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C0AFF"/>
  <w15:chartTrackingRefBased/>
  <w15:docId w15:val="{D87976E8-0A4E-48F3-9A97-E4FEA6195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8C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2022-12-01T20:45:00Z</dcterms:created>
  <dcterms:modified xsi:type="dcterms:W3CDTF">2022-12-01T20:45:00Z</dcterms:modified>
</cp:coreProperties>
</file>